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B6CFA" w14:textId="7F4B7FB8" w:rsidR="00BA00AB" w:rsidRDefault="008B6E7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JUSTYCE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fl.1462)</w:t>
      </w:r>
    </w:p>
    <w:p w14:paraId="0E6FA7F7" w14:textId="6C4F0196" w:rsidR="008B6E78" w:rsidRDefault="008B6E7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DFCD2FA" w14:textId="5736817B" w:rsidR="008B6E78" w:rsidRDefault="008B6E7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24285" w14:textId="148EC54E" w:rsidR="008B6E78" w:rsidRDefault="008B6E7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A5317" w14:textId="77777777" w:rsidR="008B6E78" w:rsidRDefault="008B6E78" w:rsidP="008B6E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became Master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Brasiers’ Company.</w:t>
      </w:r>
    </w:p>
    <w:p w14:paraId="3AE26E2D" w14:textId="77777777" w:rsidR="008B6E78" w:rsidRDefault="008B6E78" w:rsidP="008B6E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see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website of the Worshipful Company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Brasiers’)</w:t>
      </w:r>
    </w:p>
    <w:p w14:paraId="1BA97F81" w14:textId="77777777" w:rsidR="008B6E78" w:rsidRDefault="008B6E78" w:rsidP="008B6E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8D3275" w14:textId="77777777" w:rsidR="008B6E78" w:rsidRDefault="008B6E78" w:rsidP="008B6E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D58DFE" w14:textId="77777777" w:rsidR="008B6E78" w:rsidRPr="00AD5F45" w:rsidRDefault="008B6E78" w:rsidP="008B6E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2022</w:t>
      </w:r>
    </w:p>
    <w:p w14:paraId="443404C5" w14:textId="42B51ACC" w:rsidR="008B6E78" w:rsidRPr="008B6E78" w:rsidRDefault="008B6E7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B6E78" w:rsidRPr="008B6E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94FF" w14:textId="77777777" w:rsidR="008B6E78" w:rsidRDefault="008B6E78" w:rsidP="009139A6">
      <w:r>
        <w:separator/>
      </w:r>
    </w:p>
  </w:endnote>
  <w:endnote w:type="continuationSeparator" w:id="0">
    <w:p w14:paraId="446B309D" w14:textId="77777777" w:rsidR="008B6E78" w:rsidRDefault="008B6E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FC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E7F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77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0811F" w14:textId="77777777" w:rsidR="008B6E78" w:rsidRDefault="008B6E78" w:rsidP="009139A6">
      <w:r>
        <w:separator/>
      </w:r>
    </w:p>
  </w:footnote>
  <w:footnote w:type="continuationSeparator" w:id="0">
    <w:p w14:paraId="6D370F67" w14:textId="77777777" w:rsidR="008B6E78" w:rsidRDefault="008B6E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9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9F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639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78"/>
    <w:rsid w:val="000666E0"/>
    <w:rsid w:val="002510B7"/>
    <w:rsid w:val="005C130B"/>
    <w:rsid w:val="00826F5C"/>
    <w:rsid w:val="008B6E7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9D1D9"/>
  <w15:chartTrackingRefBased/>
  <w15:docId w15:val="{569461E5-9326-4656-90B8-67E908BA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2022-07-31T13:15:00Z</dcterms:created>
  <dcterms:modified xsi:type="dcterms:W3CDTF">2022-07-31T13:17:00Z</dcterms:modified>
</cp:coreProperties>
</file>